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7BD86A2C" w:rsidR="00A85872" w:rsidRDefault="00CD14D9" w:rsidP="00830FCB">
      <w:pPr>
        <w:pStyle w:val="Title"/>
      </w:pPr>
      <w:r>
        <w:t xml:space="preserve">Bilag B.6 - </w:t>
      </w:r>
      <w:r w:rsidR="00A85872">
        <w:t xml:space="preserve">Forpliktelseserklæring </w:t>
      </w:r>
    </w:p>
    <w:p w14:paraId="625C0CE4" w14:textId="3F966645" w:rsidR="00A85872" w:rsidRPr="00351789" w:rsidRDefault="004C530C" w:rsidP="00830FCB">
      <w:pPr>
        <w:pStyle w:val="Heading1"/>
        <w:rPr>
          <w:color w:val="0070C0"/>
        </w:rPr>
      </w:pPr>
      <w:proofErr w:type="spellStart"/>
      <w:r w:rsidRPr="004C530C">
        <w:t>Saksnr</w:t>
      </w:r>
      <w:proofErr w:type="spellEnd"/>
      <w:r w:rsidRPr="004C530C">
        <w:t>. 202</w:t>
      </w:r>
      <w:r w:rsidR="00830FCB">
        <w:t>6</w:t>
      </w:r>
      <w:r w:rsidRPr="004C530C">
        <w:t>/</w:t>
      </w:r>
      <w:r w:rsidR="00830FCB">
        <w:t>80451</w:t>
      </w:r>
      <w:r w:rsidR="00A85872" w:rsidRPr="005374CE">
        <w:t xml:space="preserve"> </w:t>
      </w:r>
      <w:r w:rsidR="00830FCB" w:rsidRPr="00830FCB">
        <w:t xml:space="preserve">Anskaffelse Entreprise K302 Ventilasjon, Ombygging </w:t>
      </w:r>
      <w:proofErr w:type="spellStart"/>
      <w:r w:rsidR="00830FCB" w:rsidRPr="00830FCB">
        <w:t>Angabygget</w:t>
      </w:r>
      <w:proofErr w:type="spellEnd"/>
      <w:r w:rsidR="00830FCB" w:rsidRPr="00830FCB">
        <w:t xml:space="preserve"> Helse Førde HF</w:t>
      </w:r>
    </w:p>
    <w:p w14:paraId="006774AD" w14:textId="77777777" w:rsidR="00A85872" w:rsidRDefault="00A85872" w:rsidP="00830FCB">
      <w:r>
        <w:tab/>
      </w:r>
    </w:p>
    <w:p w14:paraId="1BF3CF44" w14:textId="77777777" w:rsidR="00A85872" w:rsidRDefault="00A85872" w:rsidP="00830FCB">
      <w:r>
        <w:t>Denne erklæringen gjelder (underleverandør/samarbeidspartner) (B):</w:t>
      </w:r>
      <w:r>
        <w:tab/>
      </w:r>
    </w:p>
    <w:tbl>
      <w:tblPr>
        <w:tblStyle w:val="TableGrid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30FCB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30FCB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30FCB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30FCB"/>
        </w:tc>
        <w:tc>
          <w:tcPr>
            <w:tcW w:w="3402" w:type="dxa"/>
          </w:tcPr>
          <w:p w14:paraId="3FAAC6EB" w14:textId="77777777" w:rsidR="003B114D" w:rsidRDefault="003B114D" w:rsidP="00830FCB"/>
        </w:tc>
        <w:tc>
          <w:tcPr>
            <w:tcW w:w="2977" w:type="dxa"/>
          </w:tcPr>
          <w:p w14:paraId="77746327" w14:textId="239C5663" w:rsidR="003B114D" w:rsidRDefault="003B114D" w:rsidP="00830FCB"/>
        </w:tc>
      </w:tr>
    </w:tbl>
    <w:p w14:paraId="24001058" w14:textId="77777777" w:rsidR="00A85872" w:rsidRDefault="00A85872" w:rsidP="00830FCB">
      <w:r>
        <w:br/>
        <w:t>som underleverandør/samarbeidspartner til (hovedleverandør) (A):</w:t>
      </w:r>
    </w:p>
    <w:tbl>
      <w:tblPr>
        <w:tblStyle w:val="TableGrid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830FCB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830FCB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830FCB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830FCB"/>
        </w:tc>
        <w:tc>
          <w:tcPr>
            <w:tcW w:w="3402" w:type="dxa"/>
          </w:tcPr>
          <w:p w14:paraId="12010FD8" w14:textId="77777777" w:rsidR="003B114D" w:rsidRDefault="003B114D" w:rsidP="00830FCB"/>
        </w:tc>
        <w:tc>
          <w:tcPr>
            <w:tcW w:w="2977" w:type="dxa"/>
          </w:tcPr>
          <w:p w14:paraId="74B28D59" w14:textId="516B073A" w:rsidR="003B114D" w:rsidRDefault="003B114D" w:rsidP="00830FCB"/>
        </w:tc>
      </w:tr>
    </w:tbl>
    <w:p w14:paraId="4BD55B96" w14:textId="4D77884B" w:rsidR="00A85872" w:rsidRDefault="00A85872" w:rsidP="00830FCB">
      <w:r>
        <w:br/>
      </w:r>
      <w:r w:rsidRPr="00830FCB">
        <w:t xml:space="preserve">Forpliktelseserklæringen er gitt til </w:t>
      </w:r>
      <w:r w:rsidR="00830FCB" w:rsidRPr="00830FCB">
        <w:t>Helse Førde HF</w:t>
      </w:r>
      <w:r w:rsidRPr="00830FCB">
        <w:t xml:space="preserve"> i anledning </w:t>
      </w:r>
      <w:r w:rsidR="00830FCB" w:rsidRPr="00830FCB">
        <w:t xml:space="preserve">Anskaffelse Entreprise K302 Ventilasjon, Ombygging </w:t>
      </w:r>
      <w:proofErr w:type="spellStart"/>
      <w:r w:rsidR="00830FCB" w:rsidRPr="00830FCB">
        <w:t>Angabygget</w:t>
      </w:r>
      <w:proofErr w:type="spellEnd"/>
      <w:r w:rsidR="00830FCB" w:rsidRPr="00830FCB">
        <w:t xml:space="preserve"> Helse Førde HF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830FCB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830FCB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1177B1">
        <w:tc>
          <w:tcPr>
            <w:tcW w:w="1989" w:type="dxa"/>
            <w:vAlign w:val="center"/>
          </w:tcPr>
          <w:p w14:paraId="37A437E2" w14:textId="77777777" w:rsidR="000929EC" w:rsidRPr="0037175C" w:rsidRDefault="000929EC" w:rsidP="00830FCB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830FCB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830FCB">
      <w:pPr>
        <w:ind w:left="4950" w:hanging="4950"/>
      </w:pPr>
    </w:p>
    <w:p w14:paraId="79F50034" w14:textId="1DB611AA" w:rsidR="00A85872" w:rsidRDefault="00A85872" w:rsidP="00830FCB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30FCB"/>
    <w:p w14:paraId="06953AFE" w14:textId="6CD3F5EC" w:rsidR="00A85872" w:rsidRDefault="00A85872" w:rsidP="00830FCB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30FCB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72D09" w14:textId="77777777" w:rsidR="00B5217D" w:rsidRDefault="00B5217D" w:rsidP="008A6B54">
      <w:pPr>
        <w:spacing w:after="0" w:line="240" w:lineRule="auto"/>
      </w:pPr>
      <w:r>
        <w:separator/>
      </w:r>
    </w:p>
  </w:endnote>
  <w:endnote w:type="continuationSeparator" w:id="0">
    <w:p w14:paraId="59BE190C" w14:textId="77777777" w:rsidR="00B5217D" w:rsidRDefault="00B5217D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E40C5" w14:textId="77777777" w:rsidR="00B5217D" w:rsidRDefault="00B5217D" w:rsidP="008A6B54">
      <w:pPr>
        <w:spacing w:after="0" w:line="240" w:lineRule="auto"/>
      </w:pPr>
      <w:r>
        <w:separator/>
      </w:r>
    </w:p>
  </w:footnote>
  <w:footnote w:type="continuationSeparator" w:id="0">
    <w:p w14:paraId="6C5787BC" w14:textId="77777777" w:rsidR="00B5217D" w:rsidRDefault="00B5217D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CE4F0E8" w:rsidR="004F084A" w:rsidRPr="005E3FC0" w:rsidRDefault="004F084A" w:rsidP="005E3FC0">
    <w:pPr>
      <w:pStyle w:val="Header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825989" w:rsidRPr="00825989">
      <w:rPr>
        <w:sz w:val="18"/>
        <w:szCs w:val="18"/>
      </w:rPr>
      <w:t>Saksnr</w:t>
    </w:r>
    <w:proofErr w:type="spellEnd"/>
    <w:r w:rsidR="00825989" w:rsidRPr="00825989">
      <w:rPr>
        <w:sz w:val="18"/>
        <w:szCs w:val="18"/>
      </w:rPr>
      <w:t>. 202</w:t>
    </w:r>
    <w:r w:rsidR="00830FCB">
      <w:rPr>
        <w:sz w:val="18"/>
        <w:szCs w:val="18"/>
      </w:rPr>
      <w:t>6</w:t>
    </w:r>
    <w:r w:rsidR="00825989" w:rsidRPr="00825989">
      <w:rPr>
        <w:sz w:val="18"/>
        <w:szCs w:val="18"/>
      </w:rPr>
      <w:t>/</w:t>
    </w:r>
    <w:r w:rsidR="00830FCB">
      <w:rPr>
        <w:sz w:val="18"/>
        <w:szCs w:val="18"/>
      </w:rPr>
      <w:t>80451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177B1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C530C"/>
    <w:rsid w:val="004F084A"/>
    <w:rsid w:val="00512B3B"/>
    <w:rsid w:val="00522354"/>
    <w:rsid w:val="0052586F"/>
    <w:rsid w:val="00553F41"/>
    <w:rsid w:val="0056729F"/>
    <w:rsid w:val="005703FD"/>
    <w:rsid w:val="005C15BD"/>
    <w:rsid w:val="005D0AAA"/>
    <w:rsid w:val="005E3FC0"/>
    <w:rsid w:val="005E61C2"/>
    <w:rsid w:val="005F5862"/>
    <w:rsid w:val="00607C23"/>
    <w:rsid w:val="006837C3"/>
    <w:rsid w:val="006A4C78"/>
    <w:rsid w:val="006C12C5"/>
    <w:rsid w:val="006F312A"/>
    <w:rsid w:val="0076237F"/>
    <w:rsid w:val="00771457"/>
    <w:rsid w:val="007D00AD"/>
    <w:rsid w:val="007F13FF"/>
    <w:rsid w:val="0081186E"/>
    <w:rsid w:val="0081464B"/>
    <w:rsid w:val="0082284E"/>
    <w:rsid w:val="0082344F"/>
    <w:rsid w:val="00825989"/>
    <w:rsid w:val="00830FCB"/>
    <w:rsid w:val="00880BD0"/>
    <w:rsid w:val="00884491"/>
    <w:rsid w:val="008961BF"/>
    <w:rsid w:val="008A1521"/>
    <w:rsid w:val="008A6B54"/>
    <w:rsid w:val="008B5F7D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03650"/>
    <w:rsid w:val="00A13B9A"/>
    <w:rsid w:val="00A51393"/>
    <w:rsid w:val="00A659C6"/>
    <w:rsid w:val="00A6702A"/>
    <w:rsid w:val="00A85872"/>
    <w:rsid w:val="00A96D36"/>
    <w:rsid w:val="00AA1652"/>
    <w:rsid w:val="00AE3BC9"/>
    <w:rsid w:val="00B254A8"/>
    <w:rsid w:val="00B30A4F"/>
    <w:rsid w:val="00B42FE5"/>
    <w:rsid w:val="00B5217D"/>
    <w:rsid w:val="00B656CC"/>
    <w:rsid w:val="00B87DC5"/>
    <w:rsid w:val="00BC7511"/>
    <w:rsid w:val="00BD5AA6"/>
    <w:rsid w:val="00C37AEC"/>
    <w:rsid w:val="00C80220"/>
    <w:rsid w:val="00CB354A"/>
    <w:rsid w:val="00CC0CDA"/>
    <w:rsid w:val="00CC2A39"/>
    <w:rsid w:val="00CD14D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70898"/>
    <w:rsid w:val="00F91047"/>
    <w:rsid w:val="00F93EC0"/>
    <w:rsid w:val="00FA1CD0"/>
    <w:rsid w:val="00FB543B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0C1ED3"/>
  <w15:chartTrackingRefBased/>
  <w15:docId w15:val="{238DB48B-BD32-4C91-87D8-0F37E83FA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Heading1">
    <w:name w:val="heading 1"/>
    <w:basedOn w:val="Normal"/>
    <w:next w:val="Normal"/>
    <w:link w:val="Heading1Char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le">
    <w:name w:val="Title"/>
    <w:basedOn w:val="Normal"/>
    <w:next w:val="Normal"/>
    <w:link w:val="TitleChar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Heading4Char">
    <w:name w:val="Heading 4 Char"/>
    <w:basedOn w:val="DefaultParagraphFont"/>
    <w:link w:val="Heading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NoSpacing">
    <w:name w:val="No Spacing"/>
    <w:uiPriority w:val="1"/>
    <w:qFormat/>
    <w:rsid w:val="0082344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leGrid">
    <w:name w:val="Table Grid"/>
    <w:aliases w:val="Sykehusinnkjøp"/>
    <w:basedOn w:val="TableNorma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Header">
    <w:name w:val="header"/>
    <w:basedOn w:val="Normal"/>
    <w:link w:val="Head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B54"/>
  </w:style>
  <w:style w:type="paragraph" w:styleId="Footer">
    <w:name w:val="footer"/>
    <w:basedOn w:val="Normal"/>
    <w:link w:val="Foot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B54"/>
  </w:style>
  <w:style w:type="paragraph" w:styleId="TOC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12B3B"/>
    <w:rPr>
      <w:color w:val="003087" w:themeColor="hyperlink"/>
      <w:u w:val="single"/>
    </w:rPr>
  </w:style>
  <w:style w:type="table" w:styleId="TableGridLight">
    <w:name w:val="Grid Table Light"/>
    <w:basedOn w:val="TableNorma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F910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10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10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A07483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6A4C78"/>
    <w:rsid w:val="00765529"/>
    <w:rsid w:val="008E76D7"/>
    <w:rsid w:val="00A07483"/>
    <w:rsid w:val="00F73B75"/>
    <w:rsid w:val="00F93EC0"/>
    <w:rsid w:val="00FB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189CA42C28140BAA9EF66DCAF8ADA" ma:contentTypeVersion="3" ma:contentTypeDescription="Opprett et nytt dokument." ma:contentTypeScope="" ma:versionID="a16960d97ef98ee92eaab6bf4f217d5a">
  <xsd:schema xmlns:xsd="http://www.w3.org/2001/XMLSchema" xmlns:xs="http://www.w3.org/2001/XMLSchema" xmlns:p="http://schemas.microsoft.com/office/2006/metadata/properties" xmlns:ns2="eaf04632-d8b0-4094-9b7e-d66b7d433fdb" targetNamespace="http://schemas.microsoft.com/office/2006/metadata/properties" ma:root="true" ma:fieldsID="3a360cc55add99c42c64f13f78d2f43f" ns2:_="">
    <xsd:import namespace="eaf04632-d8b0-4094-9b7e-d66b7d433f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04632-d8b0-4094-9b7e-d66b7d433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B094B5-442E-45EA-B3BA-A9060749BC9C}"/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13</TotalTime>
  <Pages>1</Pages>
  <Words>216</Words>
  <Characters>1233</Characters>
  <Application>Microsoft Office Word</Application>
  <DocSecurity>4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Lekven</cp:lastModifiedBy>
  <cp:revision>9</cp:revision>
  <dcterms:created xsi:type="dcterms:W3CDTF">2025-05-21T15:52:00Z</dcterms:created>
  <dcterms:modified xsi:type="dcterms:W3CDTF">2026-05-21T07:51:00Z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0x010100575189CA42C28140BAA9EF66DCAF8ADA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